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5A8" w:rsidRDefault="00E005A8">
      <w:pPr>
        <w:tabs>
          <w:tab w:val="center" w:pos="2722"/>
          <w:tab w:val="center" w:pos="6156"/>
          <w:tab w:val="center" w:pos="9816"/>
        </w:tabs>
        <w:spacing w:after="47"/>
      </w:pPr>
    </w:p>
    <w:tbl>
      <w:tblPr>
        <w:tblW w:w="15267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353"/>
      </w:tblGrid>
      <w:tr w:rsidR="00E005A8" w:rsidTr="00A810BA">
        <w:trPr>
          <w:trHeight w:val="768"/>
        </w:trPr>
        <w:tc>
          <w:tcPr>
            <w:tcW w:w="1431" w:type="dxa"/>
            <w:vAlign w:val="center"/>
          </w:tcPr>
          <w:p w:rsidR="00E005A8" w:rsidRDefault="00E005A8" w:rsidP="00A810BA">
            <w:pPr>
              <w:spacing w:after="0" w:line="240" w:lineRule="auto"/>
              <w:ind w:right="29"/>
              <w:jc w:val="center"/>
            </w:pPr>
            <w:r w:rsidRPr="00A810BA">
              <w:rPr>
                <w:rFonts w:ascii="Arial" w:hAnsi="Arial" w:cs="Arial"/>
                <w:sz w:val="13"/>
              </w:rPr>
              <w:t>MATERIA</w:t>
            </w:r>
          </w:p>
        </w:tc>
        <w:tc>
          <w:tcPr>
            <w:tcW w:w="1094" w:type="dxa"/>
            <w:vAlign w:val="center"/>
          </w:tcPr>
          <w:p w:rsidR="00E005A8" w:rsidRDefault="00E005A8" w:rsidP="00A810BA">
            <w:pPr>
              <w:spacing w:after="0" w:line="240" w:lineRule="auto"/>
              <w:jc w:val="center"/>
            </w:pPr>
            <w:r w:rsidRPr="00A810BA">
              <w:rPr>
                <w:rFonts w:ascii="Arial" w:hAnsi="Arial" w:cs="Arial"/>
                <w:sz w:val="13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E005A8" w:rsidRDefault="00E005A8" w:rsidP="00A810BA">
            <w:pPr>
              <w:spacing w:after="0" w:line="240" w:lineRule="auto"/>
              <w:ind w:right="3"/>
              <w:jc w:val="center"/>
            </w:pPr>
            <w:r w:rsidRPr="00A810BA">
              <w:rPr>
                <w:rFonts w:ascii="Arial" w:hAnsi="Arial" w:cs="Arial"/>
                <w:sz w:val="13"/>
              </w:rPr>
              <w:t>AUTORE</w:t>
            </w:r>
          </w:p>
        </w:tc>
        <w:tc>
          <w:tcPr>
            <w:tcW w:w="3005" w:type="dxa"/>
            <w:vAlign w:val="center"/>
          </w:tcPr>
          <w:p w:rsidR="00E005A8" w:rsidRDefault="00E005A8" w:rsidP="00A810BA">
            <w:pPr>
              <w:spacing w:after="0" w:line="240" w:lineRule="auto"/>
              <w:ind w:left="7"/>
              <w:jc w:val="center"/>
            </w:pPr>
            <w:r w:rsidRPr="00A810BA">
              <w:rPr>
                <w:rFonts w:ascii="Arial" w:hAnsi="Arial" w:cs="Arial"/>
                <w:sz w:val="13"/>
              </w:rPr>
              <w:t>TITOLO DELL'OPERA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55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8035" o:spid="_x0000_s1097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">
                  <v:rect id="Rectangle 1604" o:spid="_x0000_s1098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UrUcIA&#10;AADdAAAADwAAAGRycy9kb3ducmV2LnhtbERPS4vCMBC+C/6HMII3TV3ElWoUEZbuRcEnHsdm+sBm&#10;0m2idv/9RljwNh/fc+bL1lTiQY0rLSsYDSMQxKnVJecKjoevwRSE88gaK8uk4JccLBfdzhxjbZ+8&#10;o8fe5yKEsItRQeF9HUvp0oIMuqGtiQOX2cagD7DJpW7wGcJNJT+iaCINlhwaCqxpXVB629+NgtPo&#10;cD8nbnvlS/bzOd74ZJvliVL9XruagfDU+rf43/2tw/xJNIbXN+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9StRwgAAAN0AAAAPAAAAAAAAAAAAAAAAAJgCAABkcnMvZG93&#10;bnJldi54bWxQSwUGAAAAAAQABAD1AAAAhwMAAAAA&#10;" filled="f" stroked="f">
                    <v:textbox inset="0,0,0,0">
                      <w:txbxContent>
                        <w:p w:rsidR="00E005A8" w:rsidRDefault="00E005A8">
                          <w:r>
                            <w:rPr>
                              <w:rFonts w:ascii="Arial" w:hAnsi="Arial" w:cs="Arial"/>
                              <w:sz w:val="13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E005A8" w:rsidRDefault="00E005A8" w:rsidP="00A810BA">
            <w:pPr>
              <w:spacing w:after="0" w:line="240" w:lineRule="auto"/>
              <w:ind w:left="48"/>
              <w:jc w:val="center"/>
            </w:pPr>
            <w:r w:rsidRPr="00A810BA">
              <w:rPr>
                <w:rFonts w:ascii="Arial" w:hAnsi="Arial" w:cs="Arial"/>
                <w:sz w:val="13"/>
              </w:rPr>
              <w:t>EDITORE</w:t>
            </w:r>
          </w:p>
        </w:tc>
        <w:tc>
          <w:tcPr>
            <w:tcW w:w="624" w:type="dxa"/>
            <w:vAlign w:val="center"/>
          </w:tcPr>
          <w:p w:rsidR="00E005A8" w:rsidRDefault="00E005A8" w:rsidP="00A810BA">
            <w:pPr>
              <w:spacing w:after="0" w:line="240" w:lineRule="auto"/>
              <w:ind w:left="26"/>
              <w:jc w:val="both"/>
            </w:pPr>
            <w:r w:rsidRPr="00A810BA">
              <w:rPr>
                <w:rFonts w:ascii="Arial" w:hAnsi="Arial" w:cs="Arial"/>
                <w:sz w:val="13"/>
              </w:rPr>
              <w:t>PREZZO</w:t>
            </w:r>
          </w:p>
        </w:tc>
        <w:tc>
          <w:tcPr>
            <w:tcW w:w="461" w:type="dxa"/>
            <w:vAlign w:val="center"/>
          </w:tcPr>
          <w:p w:rsidR="00E005A8" w:rsidRDefault="00E005A8" w:rsidP="00A810BA">
            <w:pPr>
              <w:spacing w:after="0" w:line="240" w:lineRule="auto"/>
              <w:ind w:left="53"/>
            </w:pPr>
            <w:r w:rsidRPr="00A810BA">
              <w:rPr>
                <w:rFonts w:ascii="Arial" w:hAnsi="Arial" w:cs="Arial"/>
                <w:sz w:val="11"/>
              </w:rPr>
              <w:t>TIPO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58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8139" o:spid="_x0000_s1170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">
                  <v:rect id="Rectangle 1590" o:spid="_x0000_s1171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ZqccA&#10;AADdAAAADwAAAGRycy9kb3ducmV2LnhtbESPT08CQQzF7yZ+h0lJvMksREEXBkJMzHqRREDDsex0&#10;/8SdzrozwPLt6YHEW5v3+t6v82XvGnWiLtSeDYyGCSji3NuaSwO77fvjC6gQkS02nsnAhQIsF/d3&#10;c0ytP/MXnTaxVBLCIUUDVYxtqnXIK3IYhr4lFq3wncMoa1dq2+FZwl2jx0ky0Q5rloYKW3qrKP/d&#10;HJ2B79H2+JOF9YH3xd/06TNm66LMjHkY9KsZqEh9/Dffrj+s4D+/Cr98IyPox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h2anHAAAA3QAAAA8AAAAAAAAAAAAAAAAAmAIAAGRy&#10;cy9kb3ducmV2LnhtbFBLBQYAAAAABAAEAPUAAACMAwAAAAA=&#10;" filled="f" stroked="f">
                    <v:textbox inset="0,0,0,0">
                      <w:txbxContent>
                        <w:p w:rsidR="00E005A8" w:rsidRDefault="00E005A8">
                          <w:r>
                            <w:rPr>
                              <w:rFonts w:ascii="Arial" w:hAnsi="Arial" w:cs="Arial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77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8157" o:spid="_x0000_s1243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">
                  <v:rect id="Rectangle 1591" o:spid="_x0000_s1244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18MsQA&#10;AADdAAAADwAAAGRycy9kb3ducmV2LnhtbERPS2vCQBC+F/oflin0VjeRqm10FREkXiqoVXocs5MH&#10;ZmdjdtX033cLgrf5+J4zmXWmFldqXWVZQdyLQBBnVldcKPjeLd8+QDiPrLG2TAp+ycFs+vw0wUTb&#10;G2/ouvWFCCHsElRQet8kUrqsJIOuZxviwOW2NegDbAupW7yFcFPLfhQNpcGKQ0OJDS1Kyk7bi1Gw&#10;j3eXQ+rWR/7Jz6P3L5+u8yJV6vWlm49BeOr8Q3x3r3SYP/iM4f+bcIK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tfDLEAAAA3QAAAA8AAAAAAAAAAAAAAAAAmAIAAGRycy9k&#10;b3ducmV2LnhtbFBLBQYAAAAABAAEAPUAAACJAwAAAAA=&#10;" filled="f" stroked="f">
                    <v:textbox inset="0,0,0,0">
                      <w:txbxContent>
                        <w:p w:rsidR="00E005A8" w:rsidRDefault="00E005A8">
                          <w:r>
                            <w:rPr>
                              <w:rFonts w:ascii="Arial" w:hAnsi="Arial" w:cs="Arial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E005A8" w:rsidRDefault="00E005A8" w:rsidP="00A810BA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8180" o:spid="_x0000_s1316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">
                  <v:rect id="Rectangle 1592" o:spid="_x0000_s1317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/iRcUA&#10;AADdAAAADwAAAGRycy9kb3ducmV2LnhtbERPS2vCQBC+C/6HZQq96SZSraauoRQkXipUq/Q4zU4e&#10;mJ2N2VXTf98tCL3Nx/ecZdqbRlypc7VlBfE4AkGcW11zqeBzvx7NQTiPrLGxTAp+yEG6Gg6WmGh7&#10;4w+67nwpQgi7BBVU3reJlC6vyKAb25Y4cIXtDPoAu1LqDm8h3DRyEkUzabDm0FBhS28V5afdxSg4&#10;xPvLMXPbb/4qzs9P7z7bFmWm1OND//oCwlPv/8V390aH+dPFBP6+CS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f+JFxQAAAN0AAAAPAAAAAAAAAAAAAAAAAJgCAABkcnMv&#10;ZG93bnJldi54bWxQSwUGAAAAAAQABAD1AAAAigMAAAAA&#10;" filled="f" stroked="f">
                    <v:textbox inset="0,0,0,0">
                      <w:txbxContent>
                        <w:p w:rsidR="00E005A8" w:rsidRDefault="00E005A8">
                          <w:r>
                            <w:rPr>
                              <w:rFonts w:ascii="Arial" w:hAnsi="Arial" w:cs="Arial"/>
                              <w:sz w:val="13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87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8205" o:spid="_x0000_s1389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">
                  <v:rect id="Rectangle 1593" o:spid="_x0000_s1390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NH3sQA&#10;AADdAAAADwAAAGRycy9kb3ducmV2LnhtbERPS2sCMRC+C/6HMAVvmrXaardGKYKsF4X6KD1ON7MP&#10;3EzWTdT13zdCobf5+J4zW7SmEldqXGlZwXAQgSBOrS45V3DYr/pTEM4ja6wsk4I7OVjMu50Zxtre&#10;+JOuO5+LEMIuRgWF93UspUsLMugGtiYOXGYbgz7AJpe6wVsIN5V8jqJXabDk0FBgTcuC0tPuYhQc&#10;h/vLV+K2P/ydnSfjjU+2WZ4o1XtqP95BeGr9v/jPvdZh/svbCB7fhB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zR97EAAAA3QAAAA8AAAAAAAAAAAAAAAAAmAIAAGRycy9k&#10;b3ducmV2LnhtbFBLBQYAAAAABAAEAPUAAACJAwAAAAA=&#10;" filled="f" stroked="f">
                    <v:textbox inset="0,0,0,0">
                      <w:txbxContent>
                        <w:p w:rsidR="00E005A8" w:rsidRDefault="00E005A8">
                          <w:r>
                            <w:rPr>
                              <w:rFonts w:ascii="Arial" w:hAnsi="Arial" w:cs="Arial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353" w:type="dxa"/>
            <w:vAlign w:val="center"/>
          </w:tcPr>
          <w:p w:rsidR="00E005A8" w:rsidRDefault="00E005A8" w:rsidP="00A810BA">
            <w:pPr>
              <w:spacing w:after="0" w:line="240" w:lineRule="auto"/>
              <w:ind w:left="38"/>
            </w:pPr>
            <w:r w:rsidRPr="00A810BA">
              <w:rPr>
                <w:b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E005A8" w:rsidTr="00A810BA">
        <w:trPr>
          <w:trHeight w:val="454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ARTE E IMMAGINE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9788809758209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CONTI BARBARA RAGIONIERI ROSSANA FOSSI GLORIA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PUNTO ARTE PROPOSTA 1 (A+B) LA</w:t>
            </w:r>
          </w:p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COMUNICAZIONE VISIVA + LA STORIA</w:t>
            </w:r>
          </w:p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DELL'ARTE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</w:pP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GIUNTI TVP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27,20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  <w:ind w:left="10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FRANCESE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9788853618108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CRIMI ANNA MARIA HATUEL DOMITILLE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A PROPOS... DU FRANCAIS 3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ELI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17,90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55"/>
            </w:pPr>
            <w:r w:rsidRPr="00A810BA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GEOGRAFIA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9788880425441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PORINO G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CAPO HORN VOL. 3 CON ATLANTE+IL MIO QUADERNO INVALSI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LATTES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20,40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55"/>
            </w:pPr>
            <w:r w:rsidRPr="00A810BA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442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INGLESE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9780194350099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GO LIVE 3 - SUPER PREMIUM</w:t>
            </w:r>
          </w:p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SB&amp;WB&amp;EXTRA+TRAINER+OBK+CD+ONLINE KET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OXFORD UNIVERSITY PRESS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24,20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55"/>
            </w:pPr>
            <w:r w:rsidRPr="00A810BA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  <w:jc w:val="both"/>
            </w:pPr>
            <w:r w:rsidRPr="00A810BA">
              <w:rPr>
                <w:rFonts w:ascii="Arial" w:hAnsi="Arial" w:cs="Arial"/>
                <w:sz w:val="13"/>
              </w:rPr>
              <w:t>ITALIANO ANTOLOGIA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9788880425151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ASNAGHI EMILIA GAVIANI RAFFAELLA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RACCONTAMI VOL. 3+IL MIO QUADERNO INVALSI 3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LATTES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29,50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55"/>
            </w:pPr>
            <w:r w:rsidRPr="00A810BA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442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ITALIANO</w:t>
            </w:r>
          </w:p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GRAMMATICA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9788824738675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SENSINI MARCELLO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COMPETENZA LINGUISTICA (LA) VOL</w:t>
            </w:r>
          </w:p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A+B+QUADERNO DI LAVORO CON MAPPE DSA</w:t>
            </w:r>
          </w:p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+ DVD-ROM ME-BOOK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</w:pP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  <w:jc w:val="both"/>
            </w:pPr>
            <w:r w:rsidRPr="00A810BA">
              <w:rPr>
                <w:rFonts w:ascii="Arial" w:hAnsi="Arial" w:cs="Arial"/>
                <w:sz w:val="13"/>
              </w:rPr>
              <w:t>A. MONDADORI SCUOLA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36,65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9788841875858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DIGIMAT +    ALGEBRA 3 + GEOMETRIA 3 + QUAD. COMPETENZE 3+ LIBRO DIG. 3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25,35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55"/>
            </w:pPr>
            <w:r w:rsidRPr="00A810BA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MUSICA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9788829831272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CASTELLO ROSANNA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FANTASIA E MUSICA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</w:pP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MINERVA ITALICA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34,95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  <w:ind w:left="10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RELIGIONE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9788839303011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CERA TOMMASO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CASA SULLA ROCCIA (LA) - VOLUME 3 +</w:t>
            </w:r>
          </w:p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EBOOK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MARIETTI SCUOLA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11,40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SCIENZE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9788891506771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FLACCAVENTO GILDA ROMANO NUNZIO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OBIETTIVO SCIENZE 3 CON OPENBOOK VOLUME 3 + OPENBOOK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15,80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346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STORIA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9788842416081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DE VECCHI GIOVANNETTI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PRESENTE DELLA STORIA (IL) 3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60"/>
            </w:pPr>
            <w:r w:rsidRPr="00A810BA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B.MONDADORI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27,70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A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  <w:tr w:rsidR="00E005A8" w:rsidTr="00A810BA">
        <w:trPr>
          <w:trHeight w:val="422"/>
        </w:trPr>
        <w:tc>
          <w:tcPr>
            <w:tcW w:w="1431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TECNOLOGIA</w:t>
            </w:r>
          </w:p>
        </w:tc>
        <w:tc>
          <w:tcPr>
            <w:tcW w:w="1094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9788851128043</w:t>
            </w:r>
          </w:p>
        </w:tc>
        <w:tc>
          <w:tcPr>
            <w:tcW w:w="2256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BENEDETTI ROMITI</w:t>
            </w:r>
          </w:p>
        </w:tc>
        <w:tc>
          <w:tcPr>
            <w:tcW w:w="3005" w:type="dxa"/>
          </w:tcPr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TECHNOLOGICA VOLUME A + VOLUME B +</w:t>
            </w:r>
          </w:p>
          <w:p w:rsidR="00E005A8" w:rsidRDefault="00E005A8" w:rsidP="00A810BA">
            <w:pPr>
              <w:spacing w:after="0" w:line="240" w:lineRule="auto"/>
              <w:jc w:val="both"/>
            </w:pPr>
            <w:r w:rsidRPr="00A810BA">
              <w:rPr>
                <w:rFonts w:ascii="Arial" w:hAnsi="Arial" w:cs="Arial"/>
                <w:sz w:val="13"/>
              </w:rPr>
              <w:t>VOLUME C + EBOOK + TECNOLOGIE IN SINTESI</w:t>
            </w:r>
          </w:p>
          <w:p w:rsidR="00E005A8" w:rsidRDefault="00E005A8" w:rsidP="00A810BA">
            <w:pPr>
              <w:spacing w:after="0" w:line="240" w:lineRule="auto"/>
            </w:pPr>
            <w:r w:rsidRPr="00A810BA">
              <w:rPr>
                <w:rFonts w:ascii="Arial" w:hAnsi="Arial" w:cs="Arial"/>
                <w:sz w:val="13"/>
              </w:rPr>
              <w:t>+ TAVOLE DISEGNO + EASY EBOOK (SU DVD)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</w:pPr>
          </w:p>
        </w:tc>
        <w:tc>
          <w:tcPr>
            <w:tcW w:w="1594" w:type="dxa"/>
          </w:tcPr>
          <w:p w:rsidR="00E005A8" w:rsidRDefault="00E005A8" w:rsidP="00A810BA">
            <w:pPr>
              <w:spacing w:after="0" w:line="240" w:lineRule="auto"/>
              <w:ind w:left="10"/>
            </w:pPr>
            <w:r w:rsidRPr="00A810BA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24" w:type="dxa"/>
          </w:tcPr>
          <w:p w:rsidR="00E005A8" w:rsidRDefault="00E005A8" w:rsidP="00A810BA">
            <w:pPr>
              <w:spacing w:after="0" w:line="240" w:lineRule="auto"/>
              <w:jc w:val="right"/>
            </w:pPr>
            <w:r w:rsidRPr="00A810BA">
              <w:rPr>
                <w:rFonts w:ascii="Arial" w:hAnsi="Arial" w:cs="Arial"/>
                <w:sz w:val="13"/>
              </w:rPr>
              <w:t>30,15</w:t>
            </w:r>
          </w:p>
        </w:tc>
        <w:tc>
          <w:tcPr>
            <w:tcW w:w="461" w:type="dxa"/>
          </w:tcPr>
          <w:p w:rsidR="00E005A8" w:rsidRDefault="00E005A8" w:rsidP="00A810BA">
            <w:pPr>
              <w:spacing w:after="0" w:line="240" w:lineRule="auto"/>
              <w:ind w:right="51"/>
              <w:jc w:val="center"/>
            </w:pPr>
            <w:r w:rsidRPr="00A810BA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005A8" w:rsidRDefault="00E005A8" w:rsidP="00A810BA">
            <w:pPr>
              <w:spacing w:after="0" w:line="240" w:lineRule="auto"/>
              <w:ind w:left="29"/>
              <w:jc w:val="both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70"/>
            </w:pPr>
            <w:r w:rsidRPr="00A810BA">
              <w:rPr>
                <w:rFonts w:ascii="Arial" w:hAnsi="Arial" w:cs="Arial"/>
                <w:sz w:val="13"/>
              </w:rPr>
              <w:t>6</w:t>
            </w:r>
          </w:p>
        </w:tc>
        <w:tc>
          <w:tcPr>
            <w:tcW w:w="288" w:type="dxa"/>
          </w:tcPr>
          <w:p w:rsidR="00E005A8" w:rsidRDefault="00E005A8" w:rsidP="00A810BA">
            <w:pPr>
              <w:spacing w:after="0" w:line="240" w:lineRule="auto"/>
              <w:ind w:left="43"/>
            </w:pPr>
            <w:r w:rsidRPr="00A810BA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353" w:type="dxa"/>
          </w:tcPr>
          <w:p w:rsidR="00E005A8" w:rsidRDefault="00E005A8" w:rsidP="00A810BA">
            <w:pPr>
              <w:spacing w:after="0" w:line="240" w:lineRule="auto"/>
            </w:pPr>
          </w:p>
        </w:tc>
      </w:tr>
    </w:tbl>
    <w:p w:rsidR="00E005A8" w:rsidRDefault="00E005A8">
      <w:pPr>
        <w:tabs>
          <w:tab w:val="center" w:pos="2718"/>
          <w:tab w:val="center" w:pos="6213"/>
          <w:tab w:val="center" w:pos="9815"/>
        </w:tabs>
        <w:spacing w:after="47"/>
      </w:pPr>
    </w:p>
    <w:sectPr w:rsidR="00E005A8" w:rsidSect="00461863">
      <w:pgSz w:w="16840" w:h="11900" w:orient="landscape"/>
      <w:pgMar w:top="1440" w:right="1440" w:bottom="1440" w:left="1440" w:header="389" w:footer="3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5A8" w:rsidRDefault="00E005A8">
      <w:pPr>
        <w:spacing w:after="0" w:line="240" w:lineRule="auto"/>
      </w:pPr>
      <w:r>
        <w:separator/>
      </w:r>
    </w:p>
  </w:endnote>
  <w:endnote w:type="continuationSeparator" w:id="0">
    <w:p w:rsidR="00E005A8" w:rsidRDefault="00E0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5A8" w:rsidRDefault="00E005A8">
      <w:pPr>
        <w:spacing w:after="0" w:line="240" w:lineRule="auto"/>
      </w:pPr>
      <w:r>
        <w:separator/>
      </w:r>
    </w:p>
  </w:footnote>
  <w:footnote w:type="continuationSeparator" w:id="0">
    <w:p w:rsidR="00E005A8" w:rsidRDefault="00E005A8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E005A8" w:rsidRDefault="00E005A8"><w:pPr><w:spacing w:after="0"/><w:ind w:left="-1440" w:right="3430"/></w:pPr><w:r><w:rPr><w:noProof/></w:rPr><w:pict><v:group id="Group 21962" o:spid="_x0000_s2404" style="position:absolute;left:0;text-align:left;margin-left:23.25pt;margin-top:19.45pt;width:575.2pt;height:71.9pt;z-index:251653632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24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F77"/>
    <w:rsid w:val="001C710A"/>
    <w:rsid w:val="00461863"/>
    <w:rsid w:val="00672B7F"/>
    <w:rsid w:val="0094020D"/>
    <w:rsid w:val="00A810BA"/>
    <w:rsid w:val="00BC3F77"/>
    <w:rsid w:val="00C32BD4"/>
    <w:rsid w:val="00D71584"/>
    <w:rsid w:val="00D851BD"/>
    <w:rsid w:val="00E005A8"/>
    <w:rsid w:val="00E56507"/>
    <w:rsid w:val="00F2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63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461863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303</Words>
  <Characters>1733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2020-05-04T09:57:00Z</dcterms:created>
  <dcterms:modified xsi:type="dcterms:W3CDTF">2020-05-04T09:57:00Z</dcterms:modified>
</cp:coreProperties>
</file>